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CHAMBER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made a plaint of debt against John Sherman of Lewes, Sussex(q.v.).</w:t>
      </w:r>
    </w:p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D86CB4" w:rsidRDefault="00D86CB4" w:rsidP="00D86CB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D86C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CB4" w:rsidRDefault="00D86CB4" w:rsidP="00E71FC3">
      <w:r>
        <w:separator/>
      </w:r>
    </w:p>
  </w:endnote>
  <w:endnote w:type="continuationSeparator" w:id="0">
    <w:p w:rsidR="00D86CB4" w:rsidRDefault="00D86C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CB4" w:rsidRDefault="00D86CB4" w:rsidP="00E71FC3">
      <w:r>
        <w:separator/>
      </w:r>
    </w:p>
  </w:footnote>
  <w:footnote w:type="continuationSeparator" w:id="0">
    <w:p w:rsidR="00D86CB4" w:rsidRDefault="00D86C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B4"/>
    <w:rsid w:val="001A7C09"/>
    <w:rsid w:val="00577BD5"/>
    <w:rsid w:val="00656CBA"/>
    <w:rsid w:val="006A1F77"/>
    <w:rsid w:val="00733BE7"/>
    <w:rsid w:val="00AB52E8"/>
    <w:rsid w:val="00B16D3F"/>
    <w:rsid w:val="00BB41AC"/>
    <w:rsid w:val="00D86C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10FCF4-80B5-4635-BDF9-3D485025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86CB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2017-06-04T19:37:00Z</dcterms:created>
  <dcterms:modified xsi:type="dcterms:W3CDTF">2017-06-04T19:37:00Z</dcterms:modified>
</cp:coreProperties>
</file>